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079A1232" w14:textId="77777777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2797DA2F" w14:textId="77777777"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14:paraId="3CB8C8D4" w14:textId="77777777"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14:paraId="17FD3D7E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692CC165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7504297D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BB88C88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1F41B71" w14:textId="5786D1A3"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08589B">
        <w:rPr>
          <w:rFonts w:cs="Times New Roman"/>
          <w:szCs w:val="28"/>
        </w:rPr>
        <w:t>О</w:t>
      </w:r>
      <w:r w:rsidR="00322D0C">
        <w:rPr>
          <w:rFonts w:cs="Times New Roman"/>
          <w:szCs w:val="28"/>
        </w:rPr>
        <w:t xml:space="preserve">б утверждении Порядка выплаты единовременного </w:t>
      </w:r>
      <w:r w:rsidR="00DC613A">
        <w:rPr>
          <w:rFonts w:cs="Times New Roman"/>
          <w:szCs w:val="28"/>
        </w:rPr>
        <w:t xml:space="preserve">денежного </w:t>
      </w:r>
      <w:r w:rsidR="00322D0C">
        <w:rPr>
          <w:rFonts w:cs="Times New Roman"/>
          <w:szCs w:val="28"/>
        </w:rPr>
        <w:t xml:space="preserve">поощрения </w:t>
      </w:r>
      <w:r w:rsidR="008449CF">
        <w:rPr>
          <w:rFonts w:cs="Times New Roman"/>
          <w:szCs w:val="28"/>
        </w:rPr>
        <w:t>сотрудникам</w:t>
      </w:r>
      <w:r w:rsidR="00322D0C">
        <w:rPr>
          <w:rFonts w:cs="Times New Roman"/>
          <w:szCs w:val="28"/>
        </w:rPr>
        <w:t xml:space="preserve"> министерства труда и социальной поддержки населения Ярославской области</w:t>
      </w:r>
      <w:r>
        <w:rPr>
          <w:rFonts w:cs="Times New Roman"/>
          <w:szCs w:val="28"/>
        </w:rPr>
        <w:fldChar w:fldCharType="end"/>
      </w:r>
    </w:p>
    <w:p w14:paraId="7CCD9650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760C7A36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47A0D9B0" w14:textId="17A9D1CF" w:rsidR="00FC4508" w:rsidRDefault="00FC4508" w:rsidP="00860534">
      <w:pPr>
        <w:tabs>
          <w:tab w:val="left" w:pos="0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322D0C">
        <w:rPr>
          <w:rFonts w:cs="Times New Roman"/>
          <w:szCs w:val="28"/>
        </w:rPr>
        <w:t xml:space="preserve">В соответствии с Федеральным законом от 27 июля 2004 года № 79-ФЗ «О государственной гражданской службе Российской Федерации», Законом Ярославской области от 3 июня 2005 г. № 30-з «О государственной гражданской службе Ярославской области», </w:t>
      </w:r>
      <w:r w:rsidR="00DC613A">
        <w:rPr>
          <w:rFonts w:cs="Times New Roman"/>
          <w:szCs w:val="28"/>
        </w:rPr>
        <w:t xml:space="preserve">указом Губернатора области от 21.06.2023 № 146 «Об оплате труда работников исполнительных органов Ярославской области» </w:t>
      </w:r>
    </w:p>
    <w:p w14:paraId="64FB6D00" w14:textId="2EEF9F03" w:rsidR="00860534" w:rsidRDefault="00FC4508" w:rsidP="00860534">
      <w:pPr>
        <w:tabs>
          <w:tab w:val="left" w:pos="0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="00860534">
        <w:rPr>
          <w:rFonts w:cs="Times New Roman"/>
          <w:szCs w:val="28"/>
        </w:rPr>
        <w:t>МИНИСТЕРСТВО ТРУДА И СОЦИАЛЬНОЙ ПОДДЕРЖКИ НАСЕЛЕНИЯ ЯРОСЛАВСКОЙ ОБЛАСТИ ПРИКАЗЫВАЕТ:</w:t>
      </w:r>
    </w:p>
    <w:p w14:paraId="7170BFF8" w14:textId="21B31124" w:rsidR="00FC4508" w:rsidRDefault="00860534" w:rsidP="00860534">
      <w:pPr>
        <w:jc w:val="both"/>
      </w:pPr>
      <w:r w:rsidRPr="0066220F">
        <w:t xml:space="preserve">1. </w:t>
      </w:r>
      <w:r w:rsidR="00FC4508">
        <w:t xml:space="preserve">Утвердить прилагаемый Порядок выплаты единовременного </w:t>
      </w:r>
      <w:r w:rsidR="004530B5">
        <w:t xml:space="preserve">денежного </w:t>
      </w:r>
      <w:r w:rsidR="00FC4508">
        <w:t xml:space="preserve">поощрения </w:t>
      </w:r>
      <w:r w:rsidR="008449CF">
        <w:t>сотрудникам</w:t>
      </w:r>
      <w:r w:rsidR="00FC4508">
        <w:t xml:space="preserve"> министерства труда и социальной поддержки населения Ярославской области.</w:t>
      </w:r>
    </w:p>
    <w:p w14:paraId="69FA96BE" w14:textId="5B505155" w:rsidR="00AC7473" w:rsidRDefault="00AC7473" w:rsidP="00860534">
      <w:pPr>
        <w:jc w:val="both"/>
      </w:pPr>
      <w:r>
        <w:t>2. Признать утратившим силу приказ департамента труда и социальной поддержки населения Ярославской области от 7 октября 2021 г. № 37-21 «Об утверждении Порядка выплаты единовременного поощрения гражданским служащим департамента труда и социальной поддержки населения Ярославской области».</w:t>
      </w:r>
    </w:p>
    <w:p w14:paraId="1C751DD5" w14:textId="2FDA65DB" w:rsidR="00FC4508" w:rsidRDefault="00AC7473" w:rsidP="00860534">
      <w:pPr>
        <w:jc w:val="both"/>
      </w:pPr>
      <w:r>
        <w:t>3</w:t>
      </w:r>
      <w:r w:rsidR="00FC4508">
        <w:t xml:space="preserve">. </w:t>
      </w:r>
      <w:proofErr w:type="gramStart"/>
      <w:r w:rsidR="00FC4508">
        <w:t>Контроль за</w:t>
      </w:r>
      <w:proofErr w:type="gramEnd"/>
      <w:r w:rsidR="00FC4508">
        <w:t xml:space="preserve"> исполнением приказа возложить на заместителя министра – начальника отдела по юридическим и кадровым вопросам, социально-трудовым отношениям и охране труда </w:t>
      </w:r>
      <w:proofErr w:type="spellStart"/>
      <w:r w:rsidR="00FC4508">
        <w:t>Швецову</w:t>
      </w:r>
      <w:proofErr w:type="spellEnd"/>
      <w:r w:rsidR="00FC4508">
        <w:t xml:space="preserve"> О.А.</w:t>
      </w:r>
    </w:p>
    <w:p w14:paraId="5CDFF19B" w14:textId="6AC6963E" w:rsidR="00FC4508" w:rsidRDefault="00AC7473" w:rsidP="00860534">
      <w:pPr>
        <w:jc w:val="both"/>
      </w:pPr>
      <w:r>
        <w:t>4</w:t>
      </w:r>
      <w:r w:rsidR="00FC4508">
        <w:t>. Приказ вступает в силу с момента подписания.</w:t>
      </w:r>
    </w:p>
    <w:p w14:paraId="25E4F5E3" w14:textId="77777777" w:rsidR="00860534" w:rsidRDefault="00860534" w:rsidP="00860534">
      <w:pPr>
        <w:jc w:val="both"/>
        <w:rPr>
          <w:rFonts w:cs="Times New Roman"/>
          <w:szCs w:val="28"/>
        </w:rPr>
      </w:pPr>
    </w:p>
    <w:p w14:paraId="5BB9CBD2" w14:textId="77777777" w:rsidR="00860534" w:rsidRDefault="00860534" w:rsidP="00860534">
      <w:pPr>
        <w:jc w:val="both"/>
        <w:rPr>
          <w:rFonts w:cs="Times New Roman"/>
          <w:szCs w:val="28"/>
        </w:rPr>
      </w:pPr>
    </w:p>
    <w:p w14:paraId="272875F5" w14:textId="77777777" w:rsidR="00111465" w:rsidRDefault="00111465" w:rsidP="00111465">
      <w:pPr>
        <w:spacing w:after="1" w:line="280" w:lineRule="atLeast"/>
        <w:jc w:val="both"/>
        <w:rPr>
          <w:rFonts w:cs="Times New Roman"/>
          <w:szCs w:val="28"/>
        </w:rPr>
      </w:pPr>
    </w:p>
    <w:p w14:paraId="5532717B" w14:textId="77777777" w:rsidR="00860534" w:rsidRDefault="00860534" w:rsidP="00E06852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Министр труда и </w:t>
      </w:r>
      <w:proofErr w:type="gramStart"/>
      <w:r>
        <w:rPr>
          <w:rFonts w:cs="Times New Roman"/>
          <w:szCs w:val="28"/>
        </w:rPr>
        <w:t>социальной</w:t>
      </w:r>
      <w:proofErr w:type="gramEnd"/>
      <w:r>
        <w:rPr>
          <w:rFonts w:cs="Times New Roman"/>
          <w:szCs w:val="28"/>
        </w:rPr>
        <w:t xml:space="preserve"> </w:t>
      </w:r>
    </w:p>
    <w:p w14:paraId="24B2817F" w14:textId="43443FF3" w:rsidR="00860534" w:rsidRDefault="00860534" w:rsidP="00E06852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поддержки населения </w:t>
      </w:r>
    </w:p>
    <w:p w14:paraId="7E2AC9A6" w14:textId="48A6EAE1" w:rsidR="00940F19" w:rsidRDefault="00860534" w:rsidP="00215EC0">
      <w:pPr>
        <w:tabs>
          <w:tab w:val="right" w:pos="9354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Ярославской области</w:t>
      </w:r>
      <w:bookmarkStart w:id="0" w:name="_GoBack"/>
      <w:bookmarkEnd w:id="0"/>
      <w:r w:rsidR="00695B61">
        <w:rPr>
          <w:rFonts w:cs="Times New Roman"/>
          <w:szCs w:val="28"/>
        </w:rPr>
        <w:tab/>
      </w:r>
      <w:r w:rsidR="00851F94">
        <w:rPr>
          <w:rFonts w:cs="Times New Roman"/>
          <w:szCs w:val="28"/>
        </w:rPr>
        <w:t xml:space="preserve">    </w:t>
      </w:r>
      <w:r w:rsidR="00566889">
        <w:rPr>
          <w:rFonts w:cs="Times New Roman"/>
          <w:szCs w:val="28"/>
        </w:rPr>
        <w:t xml:space="preserve">Н.Л. </w:t>
      </w:r>
      <w:proofErr w:type="spellStart"/>
      <w:r w:rsidR="00566889">
        <w:rPr>
          <w:rFonts w:cs="Times New Roman"/>
          <w:szCs w:val="28"/>
        </w:rPr>
        <w:t>Биочино</w:t>
      </w:r>
      <w:proofErr w:type="spellEnd"/>
    </w:p>
    <w:sectPr w:rsidR="00940F19" w:rsidSect="00E068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ED51D" w14:textId="77777777" w:rsidR="0030076C" w:rsidRDefault="0030076C">
      <w:r>
        <w:separator/>
      </w:r>
    </w:p>
  </w:endnote>
  <w:endnote w:type="continuationSeparator" w:id="0">
    <w:p w14:paraId="2E632449" w14:textId="77777777" w:rsidR="0030076C" w:rsidRDefault="0030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10FED" w14:textId="77777777" w:rsidR="00CD4398" w:rsidRDefault="00CD439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4F676" w14:textId="77777777" w:rsidR="00CD4398" w:rsidRDefault="00CD439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B284F" w14:textId="77777777" w:rsidR="00CD4398" w:rsidRDefault="00CD43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4D7BBD" w14:textId="77777777" w:rsidR="0030076C" w:rsidRDefault="0030076C">
      <w:r>
        <w:separator/>
      </w:r>
    </w:p>
  </w:footnote>
  <w:footnote w:type="continuationSeparator" w:id="0">
    <w:p w14:paraId="295DF6EF" w14:textId="77777777" w:rsidR="0030076C" w:rsidRDefault="00300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39096" w14:textId="77777777" w:rsidR="00CD4398" w:rsidRDefault="00CD439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611776"/>
      <w:docPartObj>
        <w:docPartGallery w:val="Page Numbers (Top of Page)"/>
        <w:docPartUnique/>
      </w:docPartObj>
    </w:sdtPr>
    <w:sdtEndPr/>
    <w:sdtContent>
      <w:p w14:paraId="2FC618C5" w14:textId="37B52211" w:rsidR="00CD4398" w:rsidRDefault="00CD43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473">
          <w:rPr>
            <w:noProof/>
          </w:rPr>
          <w:t>2</w:t>
        </w:r>
        <w:r>
          <w:fldChar w:fldCharType="end"/>
        </w:r>
      </w:p>
    </w:sdtContent>
  </w:sdt>
  <w:p w14:paraId="0DB7DE8B" w14:textId="77777777" w:rsidR="006A65CC" w:rsidRPr="00501D9C" w:rsidRDefault="0030076C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42639" w14:textId="77777777" w:rsidR="00CD4398" w:rsidRDefault="00CD43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2EC"/>
    <w:multiLevelType w:val="hybridMultilevel"/>
    <w:tmpl w:val="7930BB40"/>
    <w:lvl w:ilvl="0" w:tplc="74624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Хардаминова Екатерина Алексеевна">
    <w15:presenceInfo w15:providerId="AD" w15:userId="S-1-5-21-3277741452-663078220-263377001-306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5F57"/>
    <w:rsid w:val="00013F21"/>
    <w:rsid w:val="00017F79"/>
    <w:rsid w:val="00040BC5"/>
    <w:rsid w:val="00065B9F"/>
    <w:rsid w:val="00075B20"/>
    <w:rsid w:val="0008589B"/>
    <w:rsid w:val="00093863"/>
    <w:rsid w:val="000969CE"/>
    <w:rsid w:val="000C0106"/>
    <w:rsid w:val="000C3077"/>
    <w:rsid w:val="000D2197"/>
    <w:rsid w:val="000D26CE"/>
    <w:rsid w:val="000F5243"/>
    <w:rsid w:val="00100EB0"/>
    <w:rsid w:val="00103DC8"/>
    <w:rsid w:val="00111465"/>
    <w:rsid w:val="00112C7F"/>
    <w:rsid w:val="00120DF6"/>
    <w:rsid w:val="00131941"/>
    <w:rsid w:val="00185E93"/>
    <w:rsid w:val="00186AFC"/>
    <w:rsid w:val="001A1989"/>
    <w:rsid w:val="001A2245"/>
    <w:rsid w:val="001B3AD5"/>
    <w:rsid w:val="001B413B"/>
    <w:rsid w:val="001C78DA"/>
    <w:rsid w:val="001E08EB"/>
    <w:rsid w:val="001F3744"/>
    <w:rsid w:val="002011A4"/>
    <w:rsid w:val="00210FEB"/>
    <w:rsid w:val="00215EC0"/>
    <w:rsid w:val="00220FC4"/>
    <w:rsid w:val="002306C4"/>
    <w:rsid w:val="00233664"/>
    <w:rsid w:val="00245805"/>
    <w:rsid w:val="00262969"/>
    <w:rsid w:val="00266E10"/>
    <w:rsid w:val="002743FF"/>
    <w:rsid w:val="00296376"/>
    <w:rsid w:val="00297010"/>
    <w:rsid w:val="002A4A90"/>
    <w:rsid w:val="002C75D0"/>
    <w:rsid w:val="002D4D17"/>
    <w:rsid w:val="00300745"/>
    <w:rsid w:val="0030076C"/>
    <w:rsid w:val="00302FFC"/>
    <w:rsid w:val="0030577D"/>
    <w:rsid w:val="0032292E"/>
    <w:rsid w:val="00322D0C"/>
    <w:rsid w:val="0034017A"/>
    <w:rsid w:val="00344822"/>
    <w:rsid w:val="00353FC0"/>
    <w:rsid w:val="00356EF0"/>
    <w:rsid w:val="003A2DCC"/>
    <w:rsid w:val="003D1E8D"/>
    <w:rsid w:val="003D366C"/>
    <w:rsid w:val="003D6691"/>
    <w:rsid w:val="003E7372"/>
    <w:rsid w:val="0040656C"/>
    <w:rsid w:val="004066AC"/>
    <w:rsid w:val="004168C5"/>
    <w:rsid w:val="004221D9"/>
    <w:rsid w:val="0043223D"/>
    <w:rsid w:val="00432FA6"/>
    <w:rsid w:val="004530B5"/>
    <w:rsid w:val="004603E6"/>
    <w:rsid w:val="00460596"/>
    <w:rsid w:val="00463AF7"/>
    <w:rsid w:val="00466A11"/>
    <w:rsid w:val="004769AC"/>
    <w:rsid w:val="00485A30"/>
    <w:rsid w:val="004A073B"/>
    <w:rsid w:val="004A279E"/>
    <w:rsid w:val="004A47C7"/>
    <w:rsid w:val="004B4373"/>
    <w:rsid w:val="004B5F82"/>
    <w:rsid w:val="004C039B"/>
    <w:rsid w:val="004C08BF"/>
    <w:rsid w:val="004C3EAB"/>
    <w:rsid w:val="004D2812"/>
    <w:rsid w:val="004F4E3D"/>
    <w:rsid w:val="00507DD9"/>
    <w:rsid w:val="00566889"/>
    <w:rsid w:val="00573263"/>
    <w:rsid w:val="005803BC"/>
    <w:rsid w:val="00580623"/>
    <w:rsid w:val="00591291"/>
    <w:rsid w:val="00594143"/>
    <w:rsid w:val="005A19FA"/>
    <w:rsid w:val="005A56EE"/>
    <w:rsid w:val="005B65CF"/>
    <w:rsid w:val="005D5CEE"/>
    <w:rsid w:val="005E2A30"/>
    <w:rsid w:val="006077CE"/>
    <w:rsid w:val="00610E87"/>
    <w:rsid w:val="00614756"/>
    <w:rsid w:val="0062762E"/>
    <w:rsid w:val="00640287"/>
    <w:rsid w:val="006409C4"/>
    <w:rsid w:val="00653550"/>
    <w:rsid w:val="00680354"/>
    <w:rsid w:val="006951B0"/>
    <w:rsid w:val="00695B61"/>
    <w:rsid w:val="006A6631"/>
    <w:rsid w:val="006C0CB7"/>
    <w:rsid w:val="006C7B3A"/>
    <w:rsid w:val="006D10C6"/>
    <w:rsid w:val="006D1556"/>
    <w:rsid w:val="006D6825"/>
    <w:rsid w:val="006F1BDF"/>
    <w:rsid w:val="006F624B"/>
    <w:rsid w:val="00720F9C"/>
    <w:rsid w:val="00727888"/>
    <w:rsid w:val="00763725"/>
    <w:rsid w:val="00786AE4"/>
    <w:rsid w:val="00795B4F"/>
    <w:rsid w:val="00797D6D"/>
    <w:rsid w:val="007D0369"/>
    <w:rsid w:val="007D4DC8"/>
    <w:rsid w:val="007D6729"/>
    <w:rsid w:val="007E603F"/>
    <w:rsid w:val="007F279B"/>
    <w:rsid w:val="00810EA8"/>
    <w:rsid w:val="008238A5"/>
    <w:rsid w:val="008449CF"/>
    <w:rsid w:val="00851E12"/>
    <w:rsid w:val="00851F94"/>
    <w:rsid w:val="008531B8"/>
    <w:rsid w:val="00854361"/>
    <w:rsid w:val="00860534"/>
    <w:rsid w:val="00874CB6"/>
    <w:rsid w:val="0087570D"/>
    <w:rsid w:val="00880376"/>
    <w:rsid w:val="00886649"/>
    <w:rsid w:val="00886D15"/>
    <w:rsid w:val="008A3D16"/>
    <w:rsid w:val="008A4BBE"/>
    <w:rsid w:val="008B0784"/>
    <w:rsid w:val="008C796E"/>
    <w:rsid w:val="008D636F"/>
    <w:rsid w:val="008F0053"/>
    <w:rsid w:val="008F79C3"/>
    <w:rsid w:val="00901849"/>
    <w:rsid w:val="0090724F"/>
    <w:rsid w:val="009347BE"/>
    <w:rsid w:val="00940F19"/>
    <w:rsid w:val="00946406"/>
    <w:rsid w:val="00977B87"/>
    <w:rsid w:val="00981334"/>
    <w:rsid w:val="0098660C"/>
    <w:rsid w:val="009939A3"/>
    <w:rsid w:val="009F6012"/>
    <w:rsid w:val="009F7095"/>
    <w:rsid w:val="00A02A6F"/>
    <w:rsid w:val="00A15AA7"/>
    <w:rsid w:val="00A30FE5"/>
    <w:rsid w:val="00A3218C"/>
    <w:rsid w:val="00A3583C"/>
    <w:rsid w:val="00A50025"/>
    <w:rsid w:val="00A506CA"/>
    <w:rsid w:val="00A72B5A"/>
    <w:rsid w:val="00A9323D"/>
    <w:rsid w:val="00AC7473"/>
    <w:rsid w:val="00AD6C78"/>
    <w:rsid w:val="00AF6559"/>
    <w:rsid w:val="00B23574"/>
    <w:rsid w:val="00B4008B"/>
    <w:rsid w:val="00B530AF"/>
    <w:rsid w:val="00B554E1"/>
    <w:rsid w:val="00B57B46"/>
    <w:rsid w:val="00B57FAC"/>
    <w:rsid w:val="00B615F9"/>
    <w:rsid w:val="00B742A9"/>
    <w:rsid w:val="00B86F74"/>
    <w:rsid w:val="00B97A0A"/>
    <w:rsid w:val="00BB1812"/>
    <w:rsid w:val="00BC1625"/>
    <w:rsid w:val="00BD7825"/>
    <w:rsid w:val="00BF1575"/>
    <w:rsid w:val="00BF36DF"/>
    <w:rsid w:val="00C07A66"/>
    <w:rsid w:val="00C107C8"/>
    <w:rsid w:val="00C23AC9"/>
    <w:rsid w:val="00C5216F"/>
    <w:rsid w:val="00C569FC"/>
    <w:rsid w:val="00C74138"/>
    <w:rsid w:val="00C8425C"/>
    <w:rsid w:val="00C84C64"/>
    <w:rsid w:val="00C8630F"/>
    <w:rsid w:val="00C87012"/>
    <w:rsid w:val="00CA4AF4"/>
    <w:rsid w:val="00CB3A70"/>
    <w:rsid w:val="00CC126C"/>
    <w:rsid w:val="00CD05CD"/>
    <w:rsid w:val="00CD0CC9"/>
    <w:rsid w:val="00CD4398"/>
    <w:rsid w:val="00CD70B7"/>
    <w:rsid w:val="00CE3ACC"/>
    <w:rsid w:val="00CE3CB0"/>
    <w:rsid w:val="00D001BB"/>
    <w:rsid w:val="00D00EFB"/>
    <w:rsid w:val="00D13DA3"/>
    <w:rsid w:val="00D3592A"/>
    <w:rsid w:val="00D547E3"/>
    <w:rsid w:val="00D94A55"/>
    <w:rsid w:val="00D96BBB"/>
    <w:rsid w:val="00DC3620"/>
    <w:rsid w:val="00DC613A"/>
    <w:rsid w:val="00DD43B0"/>
    <w:rsid w:val="00DD6DEE"/>
    <w:rsid w:val="00E02FCF"/>
    <w:rsid w:val="00E03D4F"/>
    <w:rsid w:val="00E048F0"/>
    <w:rsid w:val="00E06852"/>
    <w:rsid w:val="00E117A1"/>
    <w:rsid w:val="00E1407E"/>
    <w:rsid w:val="00E209BF"/>
    <w:rsid w:val="00E211FE"/>
    <w:rsid w:val="00E22D64"/>
    <w:rsid w:val="00E340A0"/>
    <w:rsid w:val="00E43D94"/>
    <w:rsid w:val="00E90F6E"/>
    <w:rsid w:val="00E92D9E"/>
    <w:rsid w:val="00E92FF8"/>
    <w:rsid w:val="00EA1366"/>
    <w:rsid w:val="00EB1028"/>
    <w:rsid w:val="00EB1949"/>
    <w:rsid w:val="00EB1B2C"/>
    <w:rsid w:val="00EB21A8"/>
    <w:rsid w:val="00EC1649"/>
    <w:rsid w:val="00EE06BA"/>
    <w:rsid w:val="00EE2282"/>
    <w:rsid w:val="00EE4D49"/>
    <w:rsid w:val="00EE638C"/>
    <w:rsid w:val="00EE6B47"/>
    <w:rsid w:val="00F10F5E"/>
    <w:rsid w:val="00F11DCA"/>
    <w:rsid w:val="00F567FB"/>
    <w:rsid w:val="00F620EC"/>
    <w:rsid w:val="00F827E9"/>
    <w:rsid w:val="00F854DA"/>
    <w:rsid w:val="00F85F29"/>
    <w:rsid w:val="00F864E0"/>
    <w:rsid w:val="00FA3CB1"/>
    <w:rsid w:val="00FB0FF4"/>
    <w:rsid w:val="00FB4B97"/>
    <w:rsid w:val="00FC4508"/>
    <w:rsid w:val="00FD2088"/>
    <w:rsid w:val="00FD51D7"/>
    <w:rsid w:val="00FE55AF"/>
    <w:rsid w:val="00FF2A38"/>
    <w:rsid w:val="00FF31EB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C9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E048F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048F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048F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048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048F0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Normal">
    <w:name w:val="ConsPlusNormal"/>
    <w:rsid w:val="00E90F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940F19"/>
    <w:pPr>
      <w:spacing w:before="100" w:beforeAutospacing="1" w:after="100" w:afterAutospacing="1"/>
      <w:ind w:firstLine="0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517E8-4B43-41D9-868F-240AB801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39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Пчелкина Наталия Вячеславовна</cp:lastModifiedBy>
  <cp:revision>9</cp:revision>
  <cp:lastPrinted>2023-10-06T10:37:00Z</cp:lastPrinted>
  <dcterms:created xsi:type="dcterms:W3CDTF">2023-10-18T13:30:00Z</dcterms:created>
  <dcterms:modified xsi:type="dcterms:W3CDTF">2023-10-20T08:11:00Z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14</vt:lpwstr>
  </property>
</Properties>
</file>